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4341B" w14:textId="77777777" w:rsidR="004F11A7" w:rsidRDefault="004F11A7" w:rsidP="004F11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MATSON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1CFCB5F" w14:textId="77777777" w:rsidR="004F11A7" w:rsidRDefault="004F11A7" w:rsidP="004F11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Crowmer</w:t>
      </w:r>
      <w:proofErr w:type="spellEnd"/>
      <w:r>
        <w:rPr>
          <w:rFonts w:ascii="Times New Roman" w:hAnsi="Times New Roman" w:cs="Times New Roman"/>
        </w:rPr>
        <w:t>, Norfolk. Mariner.</w:t>
      </w:r>
    </w:p>
    <w:p w14:paraId="5BB9D400" w14:textId="77777777" w:rsidR="004F11A7" w:rsidRDefault="004F11A7" w:rsidP="004F11A7">
      <w:pPr>
        <w:rPr>
          <w:rFonts w:ascii="Times New Roman" w:hAnsi="Times New Roman" w:cs="Times New Roman"/>
        </w:rPr>
      </w:pPr>
    </w:p>
    <w:p w14:paraId="0306F1B3" w14:textId="77777777" w:rsidR="004F11A7" w:rsidRDefault="004F11A7" w:rsidP="004F11A7">
      <w:pPr>
        <w:rPr>
          <w:rFonts w:ascii="Times New Roman" w:hAnsi="Times New Roman" w:cs="Times New Roman"/>
        </w:rPr>
      </w:pPr>
    </w:p>
    <w:p w14:paraId="3C731082" w14:textId="77777777" w:rsidR="004F11A7" w:rsidRDefault="004F11A7" w:rsidP="004F11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Spark of London, draper(q.v.), brought a plaint of debt against him,</w:t>
      </w:r>
    </w:p>
    <w:p w14:paraId="254D12B6" w14:textId="77777777" w:rsidR="004F11A7" w:rsidRDefault="004F11A7" w:rsidP="004F11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Nicholas </w:t>
      </w:r>
      <w:proofErr w:type="spellStart"/>
      <w:r>
        <w:rPr>
          <w:rFonts w:ascii="Times New Roman" w:hAnsi="Times New Roman" w:cs="Times New Roman"/>
        </w:rPr>
        <w:t>Dowesyng</w:t>
      </w:r>
      <w:proofErr w:type="spellEnd"/>
      <w:r>
        <w:rPr>
          <w:rFonts w:ascii="Times New Roman" w:hAnsi="Times New Roman" w:cs="Times New Roman"/>
        </w:rPr>
        <w:t xml:space="preserve"> of Snettisham(q.v.), William </w:t>
      </w:r>
      <w:proofErr w:type="spellStart"/>
      <w:r>
        <w:rPr>
          <w:rFonts w:ascii="Times New Roman" w:hAnsi="Times New Roman" w:cs="Times New Roman"/>
        </w:rPr>
        <w:t>Skepper</w:t>
      </w:r>
      <w:proofErr w:type="spellEnd"/>
      <w:r>
        <w:rPr>
          <w:rFonts w:ascii="Times New Roman" w:hAnsi="Times New Roman" w:cs="Times New Roman"/>
        </w:rPr>
        <w:t xml:space="preserve"> of Thetford(q.v.),</w:t>
      </w:r>
    </w:p>
    <w:p w14:paraId="18D3A58A" w14:textId="77777777" w:rsidR="004F11A7" w:rsidRDefault="004F11A7" w:rsidP="004F11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William Dory of Aylsham(q.v.) and Robert Rough of Sheringham(q.v.).</w:t>
      </w:r>
    </w:p>
    <w:p w14:paraId="0A82554F" w14:textId="77777777" w:rsidR="004F11A7" w:rsidRDefault="004F11A7" w:rsidP="004F11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53AE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50F77B0" w14:textId="77777777" w:rsidR="004F11A7" w:rsidRDefault="004F11A7" w:rsidP="004F11A7">
      <w:pPr>
        <w:rPr>
          <w:rFonts w:ascii="Times New Roman" w:hAnsi="Times New Roman" w:cs="Times New Roman"/>
        </w:rPr>
      </w:pPr>
    </w:p>
    <w:p w14:paraId="7D6F796B" w14:textId="77777777" w:rsidR="004F11A7" w:rsidRDefault="004F11A7" w:rsidP="004F11A7">
      <w:pPr>
        <w:rPr>
          <w:rFonts w:ascii="Times New Roman" w:hAnsi="Times New Roman" w:cs="Times New Roman"/>
        </w:rPr>
      </w:pPr>
    </w:p>
    <w:p w14:paraId="3891FFF3" w14:textId="77777777" w:rsidR="004F11A7" w:rsidRDefault="004F11A7" w:rsidP="004F11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January 2019</w:t>
      </w:r>
    </w:p>
    <w:p w14:paraId="6813EDBD" w14:textId="77777777" w:rsidR="006B2F86" w:rsidRPr="00E71FC3" w:rsidRDefault="004F11A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ADDC8" w14:textId="77777777" w:rsidR="004F11A7" w:rsidRDefault="004F11A7" w:rsidP="00E71FC3">
      <w:r>
        <w:separator/>
      </w:r>
    </w:p>
  </w:endnote>
  <w:endnote w:type="continuationSeparator" w:id="0">
    <w:p w14:paraId="577E050F" w14:textId="77777777" w:rsidR="004F11A7" w:rsidRDefault="004F11A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212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44A11" w14:textId="77777777" w:rsidR="004F11A7" w:rsidRDefault="004F11A7" w:rsidP="00E71FC3">
      <w:r>
        <w:separator/>
      </w:r>
    </w:p>
  </w:footnote>
  <w:footnote w:type="continuationSeparator" w:id="0">
    <w:p w14:paraId="79D5D9B3" w14:textId="77777777" w:rsidR="004F11A7" w:rsidRDefault="004F11A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1A7"/>
    <w:rsid w:val="001A7C09"/>
    <w:rsid w:val="004F11A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C3699"/>
  <w15:chartTrackingRefBased/>
  <w15:docId w15:val="{DB502BDE-56D3-4E70-B6D4-AF00CDE98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11A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F11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2019-01-23T19:29:00Z</dcterms:created>
  <dcterms:modified xsi:type="dcterms:W3CDTF">2019-01-23T19:30:00Z</dcterms:modified>
</cp:coreProperties>
</file>